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E1DEF" w14:textId="16B96F45" w:rsidR="00BA00AB" w:rsidRDefault="00E225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SCHYRBURN</w:t>
      </w:r>
      <w:r>
        <w:rPr>
          <w:rFonts w:ascii="Times New Roman" w:hAnsi="Times New Roman" w:cs="Times New Roman"/>
          <w:sz w:val="24"/>
          <w:szCs w:val="24"/>
        </w:rPr>
        <w:t xml:space="preserve">       (d.1429)</w:t>
      </w:r>
    </w:p>
    <w:p w14:paraId="62EE5B84" w14:textId="740BAD06" w:rsidR="00E22552" w:rsidRDefault="00E225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Scarborough.</w:t>
      </w:r>
    </w:p>
    <w:p w14:paraId="7EF9B497" w14:textId="4C91F6F9" w:rsidR="00E22552" w:rsidRDefault="00E225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BC7A83" w14:textId="57B4B513" w:rsidR="00E22552" w:rsidRDefault="00E225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9390AA" w14:textId="79791C81" w:rsidR="00E22552" w:rsidRDefault="00E225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May1429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364780EB" w14:textId="32DA1049" w:rsidR="00E22552" w:rsidRDefault="00E225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72AF97CF" w14:textId="555FD17D" w:rsidR="00E22552" w:rsidRDefault="00E225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F49AD3" w14:textId="5DE47880" w:rsidR="00E22552" w:rsidRDefault="00E225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EFBD43" w14:textId="6261DD29" w:rsidR="00E22552" w:rsidRPr="00E22552" w:rsidRDefault="00E225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sectPr w:rsidR="00E22552" w:rsidRPr="00E225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4784D" w14:textId="77777777" w:rsidR="00E22552" w:rsidRDefault="00E22552" w:rsidP="009139A6">
      <w:r>
        <w:separator/>
      </w:r>
    </w:p>
  </w:endnote>
  <w:endnote w:type="continuationSeparator" w:id="0">
    <w:p w14:paraId="3F751ED7" w14:textId="77777777" w:rsidR="00E22552" w:rsidRDefault="00E225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FD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744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7B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F297A" w14:textId="77777777" w:rsidR="00E22552" w:rsidRDefault="00E22552" w:rsidP="009139A6">
      <w:r>
        <w:separator/>
      </w:r>
    </w:p>
  </w:footnote>
  <w:footnote w:type="continuationSeparator" w:id="0">
    <w:p w14:paraId="49365E38" w14:textId="77777777" w:rsidR="00E22552" w:rsidRDefault="00E225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9D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290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629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55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2255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D5C6E"/>
  <w15:chartTrackingRefBased/>
  <w15:docId w15:val="{F2197A73-0CA2-4CA3-89AA-F0EDE26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2022-02-26T10:26:00Z</dcterms:created>
  <dcterms:modified xsi:type="dcterms:W3CDTF">2022-02-26T10:28:00Z</dcterms:modified>
</cp:coreProperties>
</file>